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D531A" w14:textId="77777777" w:rsidR="0066434A" w:rsidRDefault="0066434A" w:rsidP="006643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PATRINGTON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fl.1430)</w:t>
      </w:r>
    </w:p>
    <w:p w14:paraId="6EAA024E" w14:textId="77777777" w:rsidR="0066434A" w:rsidRDefault="0066434A" w:rsidP="006643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Mason.</w:t>
      </w:r>
    </w:p>
    <w:p w14:paraId="0B275FE7" w14:textId="77777777" w:rsidR="0066434A" w:rsidRDefault="0066434A" w:rsidP="0066434A">
      <w:pPr>
        <w:pStyle w:val="NoSpacing"/>
        <w:rPr>
          <w:rFonts w:cs="Times New Roman"/>
          <w:szCs w:val="24"/>
        </w:rPr>
      </w:pPr>
    </w:p>
    <w:p w14:paraId="0096D440" w14:textId="77777777" w:rsidR="0066434A" w:rsidRDefault="0066434A" w:rsidP="0066434A">
      <w:pPr>
        <w:pStyle w:val="NoSpacing"/>
        <w:rPr>
          <w:rFonts w:cs="Times New Roman"/>
          <w:szCs w:val="24"/>
        </w:rPr>
      </w:pPr>
    </w:p>
    <w:p w14:paraId="3559389F" w14:textId="77777777" w:rsidR="0066434A" w:rsidRDefault="0066434A" w:rsidP="006643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1430</w:t>
      </w:r>
      <w:r>
        <w:rPr>
          <w:rFonts w:cs="Times New Roman"/>
          <w:szCs w:val="24"/>
        </w:rPr>
        <w:tab/>
        <w:t xml:space="preserve">He made his Will, in which he left bequests to the fabric of </w:t>
      </w:r>
      <w:proofErr w:type="spellStart"/>
      <w:proofErr w:type="gramStart"/>
      <w:r>
        <w:rPr>
          <w:rFonts w:cs="Times New Roman"/>
          <w:szCs w:val="24"/>
        </w:rPr>
        <w:t>St.Paul’s</w:t>
      </w:r>
      <w:proofErr w:type="spellEnd"/>
      <w:proofErr w:type="gramEnd"/>
      <w:r>
        <w:rPr>
          <w:rFonts w:cs="Times New Roman"/>
          <w:szCs w:val="24"/>
        </w:rPr>
        <w:t>,</w:t>
      </w:r>
    </w:p>
    <w:p w14:paraId="3ADE0D65" w14:textId="77777777" w:rsidR="0066434A" w:rsidRDefault="0066434A" w:rsidP="006643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London, </w:t>
      </w:r>
      <w:proofErr w:type="spellStart"/>
      <w:proofErr w:type="gramStart"/>
      <w:r>
        <w:rPr>
          <w:rFonts w:cs="Times New Roman"/>
          <w:szCs w:val="24"/>
        </w:rPr>
        <w:t>St.Mary</w:t>
      </w:r>
      <w:proofErr w:type="spellEnd"/>
      <w:proofErr w:type="gramEnd"/>
      <w:r>
        <w:rPr>
          <w:rFonts w:cs="Times New Roman"/>
          <w:szCs w:val="24"/>
        </w:rPr>
        <w:t xml:space="preserve">, Lincoln, and </w:t>
      </w:r>
      <w:proofErr w:type="spellStart"/>
      <w:r>
        <w:rPr>
          <w:rFonts w:cs="Times New Roman"/>
          <w:szCs w:val="24"/>
        </w:rPr>
        <w:t>St.John</w:t>
      </w:r>
      <w:proofErr w:type="spellEnd"/>
      <w:r>
        <w:rPr>
          <w:rFonts w:cs="Times New Roman"/>
          <w:szCs w:val="24"/>
        </w:rPr>
        <w:t>, Beverley.</w:t>
      </w:r>
    </w:p>
    <w:p w14:paraId="73B4B4AA" w14:textId="77777777" w:rsidR="0066434A" w:rsidRDefault="0066434A" w:rsidP="0066434A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(“Craftsmen and Industry </w:t>
      </w:r>
      <w:proofErr w:type="gramStart"/>
      <w:r>
        <w:rPr>
          <w:rFonts w:cs="Times New Roman"/>
          <w:szCs w:val="24"/>
        </w:rPr>
        <w:t>In</w:t>
      </w:r>
      <w:proofErr w:type="gramEnd"/>
      <w:r>
        <w:rPr>
          <w:rFonts w:cs="Times New Roman"/>
          <w:szCs w:val="24"/>
        </w:rPr>
        <w:t xml:space="preserve"> Late Medieval York” by Heather Crichton Swanson, a dissertation submitted for the degree of D.Phil., University of York, Department of History. December 1980 p.227)</w:t>
      </w:r>
    </w:p>
    <w:p w14:paraId="7683E586" w14:textId="77777777" w:rsidR="0066434A" w:rsidRDefault="0066434A" w:rsidP="0066434A">
      <w:pPr>
        <w:pStyle w:val="NoSpacing"/>
        <w:rPr>
          <w:rFonts w:cs="Times New Roman"/>
          <w:szCs w:val="24"/>
        </w:rPr>
      </w:pPr>
    </w:p>
    <w:p w14:paraId="3D094AFA" w14:textId="77777777" w:rsidR="0066434A" w:rsidRDefault="0066434A" w:rsidP="0066434A">
      <w:pPr>
        <w:pStyle w:val="NoSpacing"/>
        <w:rPr>
          <w:rFonts w:cs="Times New Roman"/>
          <w:szCs w:val="24"/>
        </w:rPr>
      </w:pPr>
    </w:p>
    <w:p w14:paraId="288E380E" w14:textId="77777777" w:rsidR="0066434A" w:rsidRDefault="0066434A" w:rsidP="006643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May 2024</w:t>
      </w:r>
    </w:p>
    <w:p w14:paraId="571303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4A6704" w14:textId="77777777" w:rsidR="0066434A" w:rsidRDefault="0066434A" w:rsidP="009139A6">
      <w:r>
        <w:separator/>
      </w:r>
    </w:p>
  </w:endnote>
  <w:endnote w:type="continuationSeparator" w:id="0">
    <w:p w14:paraId="1E26620A" w14:textId="77777777" w:rsidR="0066434A" w:rsidRDefault="006643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C22D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104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359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1FD292" w14:textId="77777777" w:rsidR="0066434A" w:rsidRDefault="0066434A" w:rsidP="009139A6">
      <w:r>
        <w:separator/>
      </w:r>
    </w:p>
  </w:footnote>
  <w:footnote w:type="continuationSeparator" w:id="0">
    <w:p w14:paraId="24829F09" w14:textId="77777777" w:rsidR="0066434A" w:rsidRDefault="006643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8E8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AFC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EB5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34A"/>
    <w:rsid w:val="000666E0"/>
    <w:rsid w:val="002510B7"/>
    <w:rsid w:val="00270799"/>
    <w:rsid w:val="005C130B"/>
    <w:rsid w:val="0066434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B0066"/>
  <w15:chartTrackingRefBased/>
  <w15:docId w15:val="{30BF6B3F-6EF7-40D4-8839-4BB3C8C7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2024-05-07T18:35:00Z</dcterms:created>
  <dcterms:modified xsi:type="dcterms:W3CDTF">2024-05-07T18:36:00Z</dcterms:modified>
</cp:coreProperties>
</file>